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071DE" w14:textId="77777777" w:rsidR="006269B6" w:rsidRDefault="006269B6" w:rsidP="006269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DUFFELD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51D1CF4" w14:textId="77777777" w:rsidR="006269B6" w:rsidRDefault="006269B6" w:rsidP="006269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Grainthorpe</w:t>
      </w:r>
      <w:proofErr w:type="spellEnd"/>
      <w:r>
        <w:rPr>
          <w:rFonts w:ascii="Times New Roman" w:hAnsi="Times New Roman" w:cs="Times New Roman"/>
        </w:rPr>
        <w:t>, Lincolnshire. Yeoman.</w:t>
      </w:r>
    </w:p>
    <w:p w14:paraId="68EC852B" w14:textId="77777777" w:rsidR="006269B6" w:rsidRDefault="006269B6" w:rsidP="006269B6">
      <w:pPr>
        <w:rPr>
          <w:rFonts w:ascii="Times New Roman" w:hAnsi="Times New Roman" w:cs="Times New Roman"/>
        </w:rPr>
      </w:pPr>
    </w:p>
    <w:p w14:paraId="54BDBC3B" w14:textId="77777777" w:rsidR="006269B6" w:rsidRDefault="006269B6" w:rsidP="006269B6">
      <w:pPr>
        <w:rPr>
          <w:rFonts w:ascii="Times New Roman" w:hAnsi="Times New Roman" w:cs="Times New Roman"/>
        </w:rPr>
      </w:pPr>
    </w:p>
    <w:p w14:paraId="0DEAF5B5" w14:textId="77777777" w:rsidR="006269B6" w:rsidRDefault="006269B6" w:rsidP="006269B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Moigne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Henry Milner of </w:t>
      </w:r>
      <w:proofErr w:type="spellStart"/>
      <w:r>
        <w:rPr>
          <w:rFonts w:ascii="Times New Roman" w:hAnsi="Times New Roman" w:cs="Times New Roman"/>
        </w:rPr>
        <w:t>Walesby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Robynson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Owersby</w:t>
      </w:r>
      <w:proofErr w:type="spellEnd"/>
      <w:r>
        <w:rPr>
          <w:rFonts w:ascii="Times New Roman" w:hAnsi="Times New Roman" w:cs="Times New Roman"/>
        </w:rPr>
        <w:t>(q.v.).</w:t>
      </w:r>
    </w:p>
    <w:p w14:paraId="09E0E52B" w14:textId="77777777" w:rsidR="006269B6" w:rsidRDefault="006269B6" w:rsidP="006269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3C44FE1" w14:textId="77777777" w:rsidR="006269B6" w:rsidRDefault="006269B6" w:rsidP="006269B6">
      <w:pPr>
        <w:rPr>
          <w:rFonts w:ascii="Times New Roman" w:hAnsi="Times New Roman" w:cs="Times New Roman"/>
        </w:rPr>
      </w:pPr>
    </w:p>
    <w:p w14:paraId="6D39397C" w14:textId="77777777" w:rsidR="006269B6" w:rsidRDefault="006269B6" w:rsidP="006269B6">
      <w:pPr>
        <w:rPr>
          <w:rFonts w:ascii="Times New Roman" w:hAnsi="Times New Roman" w:cs="Times New Roman"/>
        </w:rPr>
      </w:pPr>
    </w:p>
    <w:p w14:paraId="475F4694" w14:textId="77777777" w:rsidR="006269B6" w:rsidRDefault="006269B6" w:rsidP="006269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May 2018</w:t>
      </w:r>
    </w:p>
    <w:p w14:paraId="342E71C2" w14:textId="77777777" w:rsidR="006B2F86" w:rsidRPr="00E71FC3" w:rsidRDefault="006269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8649E" w14:textId="77777777" w:rsidR="006269B6" w:rsidRDefault="006269B6" w:rsidP="00E71FC3">
      <w:r>
        <w:separator/>
      </w:r>
    </w:p>
  </w:endnote>
  <w:endnote w:type="continuationSeparator" w:id="0">
    <w:p w14:paraId="6F33B03A" w14:textId="77777777" w:rsidR="006269B6" w:rsidRDefault="006269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D85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EF8DD" w14:textId="77777777" w:rsidR="006269B6" w:rsidRDefault="006269B6" w:rsidP="00E71FC3">
      <w:r>
        <w:separator/>
      </w:r>
    </w:p>
  </w:footnote>
  <w:footnote w:type="continuationSeparator" w:id="0">
    <w:p w14:paraId="5D2F9F20" w14:textId="77777777" w:rsidR="006269B6" w:rsidRDefault="006269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9B6"/>
    <w:rsid w:val="001A7C09"/>
    <w:rsid w:val="00577BD5"/>
    <w:rsid w:val="006269B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DBF26"/>
  <w15:chartTrackingRefBased/>
  <w15:docId w15:val="{4D4B2BCD-6520-4778-ABEE-ACDDB9D5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69B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26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2018-07-05T09:48:00Z</dcterms:created>
  <dcterms:modified xsi:type="dcterms:W3CDTF">2018-07-05T09:49:00Z</dcterms:modified>
</cp:coreProperties>
</file>